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4235B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0C4A0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D4235B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D4235B" w:rsidRPr="00D4235B">
          <w:rPr>
            <w:bCs/>
          </w:rPr>
          <w:t>17</w:t>
        </w:r>
        <w:r w:rsidR="00D4235B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0C4A00" w:rsidRPr="000C4A0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0C4A00" w:rsidRPr="000C4A00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0C4A00" w:rsidRPr="000C4A00">
          <w:rPr>
            <w:rStyle w:val="aa"/>
          </w:rPr>
          <w:t xml:space="preserve"> Кабинет врача-невролога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0C4A00" w:rsidRPr="000C4A00">
          <w:rPr>
            <w:u w:val="single"/>
          </w:rPr>
          <w:t xml:space="preserve"> 07143/044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0C4A00" w:rsidRPr="000C4A00">
          <w:rPr>
            <w:rStyle w:val="aa"/>
          </w:rPr>
          <w:t xml:space="preserve"> 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0C4A00" w:rsidRPr="000C4A00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0C4A00" w:rsidRPr="000C4A0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D4235B" w:rsidRPr="00A31431" w:rsidTr="00C30AD7">
        <w:trPr>
          <w:jc w:val="center"/>
        </w:trPr>
        <w:tc>
          <w:tcPr>
            <w:tcW w:w="4678" w:type="dxa"/>
            <w:vAlign w:val="center"/>
          </w:tcPr>
          <w:p w:rsidR="00D4235B" w:rsidRPr="00A31431" w:rsidRDefault="00D4235B" w:rsidP="00D4235B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4235B" w:rsidRPr="00A31431" w:rsidRDefault="00D4235B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4235B" w:rsidRPr="00D4235B" w:rsidRDefault="00C330D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D4235B" w:rsidRPr="00D4235B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D4235B" w:rsidRPr="00D4235B" w:rsidRDefault="00D4235B" w:rsidP="00AD14A4">
      <w:r w:rsidRPr="00D4235B">
        <w:t>- Руководство по эксплуатации шумомера интегрирующего виброметра ШИ-01В МГФК.968620.110РЭ;</w:t>
      </w:r>
    </w:p>
    <w:p w:rsidR="00D4235B" w:rsidRPr="00D4235B" w:rsidRDefault="00D4235B" w:rsidP="00AD14A4">
      <w:r w:rsidRPr="00D423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D4235B" w:rsidP="00AD14A4">
      <w:r w:rsidRPr="00D4235B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330D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0C4A00" w:rsidRPr="000C4A00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D4235B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D4235B" w:rsidRPr="00A31431" w:rsidTr="00C30AD7">
        <w:trPr>
          <w:jc w:val="center"/>
        </w:trPr>
        <w:tc>
          <w:tcPr>
            <w:tcW w:w="3085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D4235B" w:rsidRPr="00A31431" w:rsidRDefault="0080258E" w:rsidP="007C56B5">
            <w:pPr>
              <w:pStyle w:val="a8"/>
            </w:pPr>
            <w:r>
              <w:t>47.6; 48.2; 47.6</w:t>
            </w:r>
          </w:p>
        </w:tc>
        <w:tc>
          <w:tcPr>
            <w:tcW w:w="2108" w:type="dxa"/>
            <w:vAlign w:val="center"/>
          </w:tcPr>
          <w:p w:rsidR="00D4235B" w:rsidRPr="00A31431" w:rsidRDefault="0080258E" w:rsidP="007C56B5">
            <w:pPr>
              <w:pStyle w:val="a8"/>
            </w:pPr>
            <w:r>
              <w:t>47.8</w:t>
            </w:r>
          </w:p>
        </w:tc>
        <w:tc>
          <w:tcPr>
            <w:tcW w:w="1843" w:type="dxa"/>
            <w:vAlign w:val="center"/>
          </w:tcPr>
          <w:p w:rsidR="00D4235B" w:rsidRPr="00A31431" w:rsidRDefault="00D4235B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D4235B" w:rsidRPr="00A31431" w:rsidRDefault="0080258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330DB" w:rsidP="00FE033F">
      <w:pPr>
        <w:pStyle w:val="a6"/>
      </w:pPr>
      <w:fldSimple w:instr=" DOCVARIABLE  shum_result \* MERGEFORMAT ">
        <w:r w:rsidR="0080258E" w:rsidRPr="0080258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46.6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D4235B" w:rsidRPr="00A31431" w:rsidTr="006939DC">
        <w:trPr>
          <w:jc w:val="center"/>
        </w:trPr>
        <w:tc>
          <w:tcPr>
            <w:tcW w:w="3728" w:type="dxa"/>
            <w:vAlign w:val="center"/>
          </w:tcPr>
          <w:p w:rsidR="00D4235B" w:rsidRPr="00A31431" w:rsidRDefault="00D4235B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D4235B" w:rsidRPr="00A31431" w:rsidRDefault="0080258E" w:rsidP="00E576CE">
            <w:pPr>
              <w:pStyle w:val="a8"/>
            </w:pPr>
            <w:r>
              <w:t>46.6</w:t>
            </w:r>
          </w:p>
        </w:tc>
        <w:tc>
          <w:tcPr>
            <w:tcW w:w="2318" w:type="dxa"/>
            <w:vAlign w:val="center"/>
          </w:tcPr>
          <w:p w:rsidR="00D4235B" w:rsidRPr="00A31431" w:rsidRDefault="00D4235B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D4235B" w:rsidRPr="00A31431" w:rsidRDefault="0080258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330DB" w:rsidP="00D76DF8">
      <w:fldSimple w:instr=" DOCVARIABLE att_zakl \* MERGEFORMAT ">
        <w:r w:rsidR="0080258E" w:rsidRPr="0080258E">
          <w:rPr>
            <w:bCs/>
          </w:rPr>
          <w:t>-</w:t>
        </w:r>
        <w:r w:rsidR="0080258E" w:rsidRPr="0080258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0258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4235B" w:rsidTr="00D423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D4235B" w:rsidP="00AA46ED">
            <w:pPr>
              <w:pStyle w:val="a8"/>
            </w:pPr>
            <w:r w:rsidRPr="00D4235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D4235B" w:rsidP="00AA46ED">
            <w:pPr>
              <w:pStyle w:val="a8"/>
            </w:pPr>
            <w:r w:rsidRPr="00D4235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4235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235B" w:rsidRDefault="00D4235B" w:rsidP="00AA46ED">
            <w:pPr>
              <w:pStyle w:val="a8"/>
            </w:pPr>
            <w:r w:rsidRPr="00D4235B">
              <w:t>Митяева Ольга Александровна</w:t>
            </w:r>
          </w:p>
        </w:tc>
      </w:tr>
      <w:tr w:rsidR="00AA46ED" w:rsidRPr="00D4235B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4235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4235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4235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4235B" w:rsidRDefault="00D4235B" w:rsidP="00AA46ED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D4235B" w:rsidTr="00D423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D4235B" w:rsidP="00305844">
            <w:pPr>
              <w:pStyle w:val="a8"/>
            </w:pPr>
            <w:r w:rsidRPr="00D4235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D4235B" w:rsidP="00305844">
            <w:pPr>
              <w:pStyle w:val="a8"/>
            </w:pPr>
            <w:r w:rsidRPr="00D4235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D4235B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4235B" w:rsidRDefault="00D4235B" w:rsidP="00305844">
            <w:pPr>
              <w:pStyle w:val="a8"/>
            </w:pPr>
            <w:r w:rsidRPr="00D4235B">
              <w:t>Лукичев Дмитрий Олегович</w:t>
            </w:r>
          </w:p>
        </w:tc>
      </w:tr>
      <w:tr w:rsidR="00305844" w:rsidRPr="00D4235B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D4235B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D4235B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D4235B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D4235B" w:rsidRDefault="00D4235B" w:rsidP="00305844">
            <w:pPr>
              <w:pStyle w:val="a8"/>
              <w:rPr>
                <w:b/>
                <w:vertAlign w:val="superscript"/>
              </w:rPr>
            </w:pPr>
            <w:r w:rsidRPr="00D4235B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35B" w:rsidRDefault="00D4235B" w:rsidP="0076042D">
      <w:pPr>
        <w:pStyle w:val="a9"/>
      </w:pPr>
      <w:r>
        <w:separator/>
      </w:r>
    </w:p>
  </w:endnote>
  <w:endnote w:type="continuationSeparator" w:id="0">
    <w:p w:rsidR="00D4235B" w:rsidRDefault="00D4235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C4A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330D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330DB" w:rsidRPr="00C30AD7">
            <w:rPr>
              <w:rStyle w:val="ad"/>
              <w:sz w:val="20"/>
              <w:szCs w:val="20"/>
            </w:rPr>
            <w:fldChar w:fldCharType="separate"/>
          </w:r>
          <w:r w:rsidR="000C4A00">
            <w:rPr>
              <w:rStyle w:val="ad"/>
              <w:noProof/>
              <w:sz w:val="20"/>
              <w:szCs w:val="20"/>
            </w:rPr>
            <w:t>1</w:t>
          </w:r>
          <w:r w:rsidR="00C330D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C4A00" w:rsidRPr="000C4A00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35B" w:rsidRDefault="00D4235B" w:rsidP="0076042D">
      <w:pPr>
        <w:pStyle w:val="a9"/>
      </w:pPr>
      <w:r>
        <w:separator/>
      </w:r>
    </w:p>
  </w:footnote>
  <w:footnote w:type="continuationSeparator" w:id="0">
    <w:p w:rsidR="00D4235B" w:rsidRDefault="00D4235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6C9FBF836B9541EA891CF636079A199B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4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A88805A65C41A48F662A4502CD2831"/>
    <w:docVar w:name="rm_id" w:val="223"/>
    <w:docVar w:name="rm_name" w:val=" Медицинская сестра "/>
    <w:docVar w:name="rm_number" w:val=" 07143/044 "/>
    <w:docVar w:name="shum_result" w:val="Эквивалентный уровень звука за 8-часовой рабочий день на данном рабочем месте составляет 46.6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100"/>
  </w:docVars>
  <w:rsids>
    <w:rsidRoot w:val="00A4404B"/>
    <w:rsid w:val="00025683"/>
    <w:rsid w:val="00034251"/>
    <w:rsid w:val="00046815"/>
    <w:rsid w:val="0005566C"/>
    <w:rsid w:val="00072388"/>
    <w:rsid w:val="000C4A00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2DFE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0258E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4404B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330DB"/>
    <w:rsid w:val="00C4382E"/>
    <w:rsid w:val="00CE3307"/>
    <w:rsid w:val="00D4235B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63635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2016-10-17T13:10:00Z</dcterms:created>
  <dcterms:modified xsi:type="dcterms:W3CDTF">2016-10-18T09:23:00Z</dcterms:modified>
</cp:coreProperties>
</file>